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252" w:rsidRDefault="00082252" w:rsidP="00C4772F">
      <w:pPr>
        <w:pStyle w:val="NoSpacing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5.SINIF MATEMATİK DOĞAL SAYILAR KONU TARAMA TESTİ-2</w:t>
      </w:r>
    </w:p>
    <w:p w:rsidR="00082252" w:rsidRDefault="00082252" w:rsidP="00C4772F">
      <w:pPr>
        <w:pStyle w:val="NoSpacing"/>
        <w:rPr>
          <w:rFonts w:ascii="Times New Roman" w:hAnsi="Times New Roman"/>
          <w:b/>
          <w:sz w:val="24"/>
        </w:rPr>
      </w:pPr>
    </w:p>
    <w:p w:rsidR="00082252" w:rsidRDefault="00082252" w:rsidP="00C4772F">
      <w:pPr>
        <w:pStyle w:val="NoSpacing"/>
        <w:rPr>
          <w:rFonts w:ascii="Times New Roman" w:hAnsi="Times New Roman"/>
          <w:b/>
          <w:sz w:val="24"/>
        </w:rPr>
        <w:sectPr w:rsidR="0008225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82252" w:rsidRDefault="00082252" w:rsidP="002E5EE1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47234576 doğal sayısı ile ilgili aşağıdaki bilgilerden hangisi </w:t>
      </w:r>
      <w:r w:rsidRPr="002E5EE1">
        <w:rPr>
          <w:rFonts w:ascii="Times New Roman" w:hAnsi="Times New Roman"/>
          <w:b/>
          <w:u w:val="single"/>
        </w:rPr>
        <w:t>yanlıştır</w:t>
      </w:r>
      <w:r>
        <w:rPr>
          <w:rFonts w:ascii="Times New Roman" w:hAnsi="Times New Roman"/>
        </w:rPr>
        <w:t>?</w:t>
      </w:r>
    </w:p>
    <w:p w:rsidR="00082252" w:rsidRDefault="00082252" w:rsidP="002E5EE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Binler bölüğünün rakamları toplamı 9’dur.</w:t>
      </w:r>
    </w:p>
    <w:p w:rsidR="00082252" w:rsidRDefault="00082252" w:rsidP="002E5EE1">
      <w:pPr>
        <w:pStyle w:val="NoSpacing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Birler bölüğünün en küçük rakamı 6’dır.</w:t>
      </w:r>
    </w:p>
    <w:p w:rsidR="00082252" w:rsidRDefault="00082252" w:rsidP="002E5EE1">
      <w:pPr>
        <w:pStyle w:val="NoSpacing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On binler basamağındaki rakam 3’tür.</w:t>
      </w:r>
    </w:p>
    <w:p w:rsidR="00082252" w:rsidRDefault="00082252" w:rsidP="002E5EE1">
      <w:pPr>
        <w:pStyle w:val="NoSpacing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Yüzler basamağındaki sayı 5’tir.</w:t>
      </w:r>
    </w:p>
    <w:p w:rsidR="00082252" w:rsidRDefault="00082252" w:rsidP="002E5EE1">
      <w:pPr>
        <w:pStyle w:val="NoSpacing"/>
        <w:tabs>
          <w:tab w:val="left" w:pos="284"/>
          <w:tab w:val="left" w:pos="567"/>
        </w:tabs>
        <w:ind w:left="284"/>
        <w:rPr>
          <w:rFonts w:ascii="Times New Roman" w:hAnsi="Times New Roman"/>
        </w:rPr>
      </w:pPr>
    </w:p>
    <w:p w:rsidR="00082252" w:rsidRDefault="00082252" w:rsidP="002E5EE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Rakamları farklı üç bölüklü en büyük sayı aşağıdakilerden hangisidir?</w:t>
      </w:r>
    </w:p>
    <w:p w:rsidR="00082252" w:rsidRDefault="00082252" w:rsidP="002E5EE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numPr>
          <w:ilvl w:val="0"/>
          <w:numId w:val="13"/>
        </w:numPr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>987 654 321</w:t>
      </w:r>
    </w:p>
    <w:p w:rsidR="00082252" w:rsidRDefault="00082252" w:rsidP="002E5EE1">
      <w:pPr>
        <w:pStyle w:val="NoSpacing"/>
        <w:numPr>
          <w:ilvl w:val="0"/>
          <w:numId w:val="13"/>
        </w:numPr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>102 345 678</w:t>
      </w:r>
    </w:p>
    <w:p w:rsidR="00082252" w:rsidRDefault="00082252" w:rsidP="002E5EE1">
      <w:pPr>
        <w:pStyle w:val="NoSpacing"/>
        <w:numPr>
          <w:ilvl w:val="0"/>
          <w:numId w:val="13"/>
        </w:numPr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>10 234 567</w:t>
      </w:r>
    </w:p>
    <w:p w:rsidR="00082252" w:rsidRDefault="00082252" w:rsidP="002E5EE1">
      <w:pPr>
        <w:pStyle w:val="NoSpacing"/>
        <w:numPr>
          <w:ilvl w:val="0"/>
          <w:numId w:val="13"/>
        </w:numPr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>98 765 432</w:t>
      </w:r>
    </w:p>
    <w:p w:rsidR="00082252" w:rsidRDefault="00082252" w:rsidP="002E5EE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/>
        </w:rPr>
      </w:pPr>
      <w:r w:rsidRPr="00F967BB">
        <w:rPr>
          <w:rFonts w:ascii="Times New Roman" w:hAnsi="Times New Roman"/>
        </w:rPr>
        <w:t>Birler bölüğünde 387, binler bölüğünde 876, milyonlar bölüğünde 678 olan sayı aşağıdakilerden hangisidir?</w:t>
      </w:r>
    </w:p>
    <w:p w:rsidR="00082252" w:rsidRDefault="00082252" w:rsidP="00F967BB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F967BB">
      <w:pPr>
        <w:pStyle w:val="NoSpacing"/>
        <w:numPr>
          <w:ilvl w:val="0"/>
          <w:numId w:val="14"/>
        </w:numPr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>876387678              b) 876678387</w:t>
      </w:r>
    </w:p>
    <w:p w:rsidR="00082252" w:rsidRDefault="00082252" w:rsidP="00F967BB">
      <w:pPr>
        <w:pStyle w:val="NoSpacing"/>
        <w:tabs>
          <w:tab w:val="left" w:pos="284"/>
        </w:tabs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c)   387876678              d) 678876387</w:t>
      </w:r>
    </w:p>
    <w:p w:rsidR="00082252" w:rsidRDefault="00082252" w:rsidP="00F967BB">
      <w:pPr>
        <w:pStyle w:val="NoSpacing"/>
        <w:tabs>
          <w:tab w:val="left" w:pos="284"/>
        </w:tabs>
        <w:ind w:left="360"/>
        <w:rPr>
          <w:rFonts w:ascii="Times New Roman" w:hAnsi="Times New Roman"/>
        </w:rPr>
      </w:pPr>
    </w:p>
    <w:p w:rsidR="00082252" w:rsidRDefault="00082252" w:rsidP="00F967BB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F967BB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F967BB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F967BB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F967BB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F967BB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F967BB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Okunuşu “</w:t>
      </w:r>
      <w:r w:rsidRPr="00F967BB">
        <w:rPr>
          <w:rFonts w:ascii="Times New Roman" w:hAnsi="Times New Roman"/>
          <w:b/>
        </w:rPr>
        <w:t>yirmi yedi milyon yedi bin kırk yedi</w:t>
      </w:r>
      <w:r>
        <w:rPr>
          <w:rFonts w:ascii="Times New Roman" w:hAnsi="Times New Roman"/>
        </w:rPr>
        <w:t>” olan doğal sayı aşağıdakilerden hangisidir?</w:t>
      </w:r>
    </w:p>
    <w:p w:rsidR="00082252" w:rsidRDefault="00082252" w:rsidP="00F967BB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F967BB">
      <w:pPr>
        <w:pStyle w:val="NoSpacing"/>
        <w:numPr>
          <w:ilvl w:val="0"/>
          <w:numId w:val="15"/>
        </w:numPr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>2707047                 b) 27000747</w:t>
      </w:r>
    </w:p>
    <w:p w:rsidR="00082252" w:rsidRDefault="00082252" w:rsidP="00F967BB">
      <w:pPr>
        <w:pStyle w:val="NoSpacing"/>
        <w:tabs>
          <w:tab w:val="left" w:pos="284"/>
        </w:tabs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c)   27007047               d) 27070047</w:t>
      </w:r>
    </w:p>
    <w:p w:rsidR="00082252" w:rsidRDefault="00082252" w:rsidP="00F967BB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F967BB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F967BB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F967BB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F967BB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2E5EE1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2013 verilerine göre İzmir’in nüfusu, “</w:t>
      </w:r>
      <w:r w:rsidRPr="00B47380">
        <w:rPr>
          <w:rFonts w:ascii="Times New Roman" w:hAnsi="Times New Roman"/>
          <w:b/>
        </w:rPr>
        <w:t>dört milyon altmış bir bin yetmiş dört</w:t>
      </w:r>
      <w:r>
        <w:rPr>
          <w:rFonts w:ascii="Times New Roman" w:hAnsi="Times New Roman"/>
        </w:rPr>
        <w:t xml:space="preserve">”tür. </w:t>
      </w: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>Buna göre, İzmir’in nüfusu aşağıdakilerden hangisidir?</w:t>
      </w: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numPr>
          <w:ilvl w:val="0"/>
          <w:numId w:val="16"/>
        </w:numPr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>4 610 740                b) 4 601 740</w:t>
      </w:r>
    </w:p>
    <w:p w:rsidR="00082252" w:rsidRDefault="00082252" w:rsidP="00B47380">
      <w:pPr>
        <w:pStyle w:val="NoSpacing"/>
        <w:tabs>
          <w:tab w:val="left" w:pos="284"/>
        </w:tabs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c)   4 061 074                d) 4 061 704</w:t>
      </w:r>
    </w:p>
    <w:p w:rsidR="00082252" w:rsidRDefault="00082252" w:rsidP="00B47380">
      <w:pPr>
        <w:pStyle w:val="NoSpacing"/>
        <w:tabs>
          <w:tab w:val="left" w:pos="284"/>
        </w:tabs>
        <w:ind w:left="360"/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ind w:left="360"/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ind w:left="360"/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ind w:left="360"/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ind w:left="360"/>
        <w:rPr>
          <w:rFonts w:ascii="Times New Roman" w:hAnsi="Times New Roman"/>
        </w:rPr>
      </w:pPr>
    </w:p>
    <w:p w:rsidR="00082252" w:rsidRDefault="00082252" w:rsidP="002E5EE1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Aşağıdaki şekillerin içindeki sayılardan </w:t>
      </w:r>
      <w:r w:rsidRPr="00B47380">
        <w:rPr>
          <w:rFonts w:ascii="Times New Roman" w:hAnsi="Times New Roman"/>
          <w:b/>
        </w:rPr>
        <w:t xml:space="preserve">yüz binler </w:t>
      </w:r>
      <w:r>
        <w:rPr>
          <w:rFonts w:ascii="Times New Roman" w:hAnsi="Times New Roman"/>
        </w:rPr>
        <w:t>basamağı en büyük olan sayı aşağıdakilerden hangisidir?</w:t>
      </w: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numPr>
          <w:ilvl w:val="0"/>
          <w:numId w:val="17"/>
        </w:numPr>
        <w:tabs>
          <w:tab w:val="left" w:pos="284"/>
        </w:tabs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Akış Çizelgesi: El İle İşlem 6" o:spid="_x0000_s1026" type="#_x0000_t119" style="position:absolute;left:0;text-align:left;margin-left:34.9pt;margin-top:6.65pt;width:137.25pt;height:35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" fillcolor="yellow" strokeweight="2pt">
            <v:textbox>
              <w:txbxContent>
                <w:p w:rsidR="00082252" w:rsidRPr="00B47380" w:rsidRDefault="00082252" w:rsidP="00B47380">
                  <w:pPr>
                    <w:pStyle w:val="NoSpacing"/>
                    <w:rPr>
                      <w:rFonts w:ascii="Times New Roman" w:hAnsi="Times New Roman"/>
                      <w:b/>
                      <w:sz w:val="32"/>
                    </w:rPr>
                  </w:pPr>
                  <w:r w:rsidRPr="00B47380">
                    <w:rPr>
                      <w:rFonts w:ascii="Times New Roman" w:hAnsi="Times New Roman"/>
                      <w:b/>
                      <w:sz w:val="28"/>
                    </w:rPr>
                    <w:t>27 643 401</w:t>
                  </w:r>
                </w:p>
              </w:txbxContent>
            </v:textbox>
          </v:shape>
        </w:pict>
      </w: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numPr>
          <w:ilvl w:val="0"/>
          <w:numId w:val="17"/>
        </w:numPr>
        <w:tabs>
          <w:tab w:val="left" w:pos="284"/>
        </w:tabs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7" o:spid="_x0000_s1027" type="#_x0000_t109" style="position:absolute;left:0;text-align:left;margin-left:43.15pt;margin-top:4.15pt;width:125.25pt;height:3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" fillcolor="yellow" strokeweight="2pt">
            <v:textbox>
              <w:txbxContent>
                <w:p w:rsidR="00082252" w:rsidRPr="00B47380" w:rsidRDefault="00082252" w:rsidP="00B47380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B47380">
                    <w:rPr>
                      <w:rFonts w:ascii="Times New Roman" w:hAnsi="Times New Roman"/>
                      <w:b/>
                      <w:sz w:val="28"/>
                    </w:rPr>
                    <w:t>7 954 320</w:t>
                  </w:r>
                </w:p>
              </w:txbxContent>
            </v:textbox>
          </v:shape>
        </w:pict>
      </w: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numPr>
          <w:ilvl w:val="0"/>
          <w:numId w:val="17"/>
        </w:numPr>
        <w:tabs>
          <w:tab w:val="left" w:pos="284"/>
        </w:tabs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8" o:spid="_x0000_s1028" type="#_x0000_t111" style="position:absolute;left:0;text-align:left;margin-left:39.4pt;margin-top:1.7pt;width:125.25pt;height:5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" fillcolor="yellow" strokeweight="2pt">
            <v:textbox>
              <w:txbxContent>
                <w:p w:rsidR="00082252" w:rsidRDefault="00082252" w:rsidP="00B47380">
                  <w:pPr>
                    <w:pStyle w:val="NoSpacing"/>
                    <w:rPr>
                      <w:rFonts w:ascii="Times New Roman" w:hAnsi="Times New Roman"/>
                      <w:sz w:val="28"/>
                    </w:rPr>
                  </w:pPr>
                </w:p>
                <w:p w:rsidR="00082252" w:rsidRPr="00B47380" w:rsidRDefault="00082252" w:rsidP="00B47380">
                  <w:pPr>
                    <w:pStyle w:val="NoSpacing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B47380">
                    <w:rPr>
                      <w:rFonts w:ascii="Times New Roman" w:hAnsi="Times New Roman"/>
                      <w:b/>
                      <w:sz w:val="28"/>
                    </w:rPr>
                    <w:t xml:space="preserve">711 390 </w:t>
                  </w:r>
                </w:p>
                <w:p w:rsidR="00082252" w:rsidRDefault="00082252" w:rsidP="00B47380"/>
              </w:txbxContent>
            </v:textbox>
          </v:shape>
        </w:pict>
      </w: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kış Çizelgesi: Ayıkla 11" o:spid="_x0000_s1029" type="#_x0000_t127" style="position:absolute;margin-left:39.4pt;margin-top:6.8pt;width:143.25pt;height:5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" fillcolor="yellow" strokeweight="2pt">
            <v:textbox>
              <w:txbxContent>
                <w:p w:rsidR="00082252" w:rsidRPr="00375846" w:rsidRDefault="00082252" w:rsidP="00375846">
                  <w:pPr>
                    <w:pStyle w:val="NoSpacing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375846">
                    <w:rPr>
                      <w:rFonts w:ascii="Times New Roman" w:hAnsi="Times New Roman"/>
                      <w:b/>
                      <w:sz w:val="28"/>
                    </w:rPr>
                    <w:t>113 807</w:t>
                  </w:r>
                </w:p>
              </w:txbxContent>
            </v:textbox>
          </v:shape>
        </w:pict>
      </w:r>
    </w:p>
    <w:p w:rsidR="00082252" w:rsidRDefault="00082252" w:rsidP="00B47380">
      <w:pPr>
        <w:pStyle w:val="NoSpacing"/>
        <w:numPr>
          <w:ilvl w:val="0"/>
          <w:numId w:val="17"/>
        </w:numPr>
        <w:tabs>
          <w:tab w:val="left" w:pos="284"/>
        </w:tabs>
        <w:rPr>
          <w:rFonts w:ascii="Times New Roman" w:hAnsi="Times New Roman"/>
        </w:rPr>
      </w:pPr>
    </w:p>
    <w:p w:rsidR="00082252" w:rsidRDefault="00082252" w:rsidP="00B4738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375846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375846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375846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375846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375846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375846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465 351 527 sayısının binler bölüğündeki 5 rakamının basamak değeri kaçtır?</w:t>
      </w:r>
    </w:p>
    <w:p w:rsidR="00082252" w:rsidRDefault="00082252" w:rsidP="00375846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375846">
      <w:pPr>
        <w:pStyle w:val="NoSpacing"/>
        <w:numPr>
          <w:ilvl w:val="0"/>
          <w:numId w:val="18"/>
        </w:numPr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>500                          b) 5 000</w:t>
      </w:r>
    </w:p>
    <w:p w:rsidR="00082252" w:rsidRDefault="00082252" w:rsidP="00375846">
      <w:pPr>
        <w:pStyle w:val="NoSpacing"/>
        <w:tabs>
          <w:tab w:val="left" w:pos="284"/>
        </w:tabs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c)    50 000                    d)  5 000 000</w:t>
      </w:r>
    </w:p>
    <w:p w:rsidR="00082252" w:rsidRDefault="00082252" w:rsidP="00375846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375846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375846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375846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375846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375846">
      <w:pPr>
        <w:pStyle w:val="NoSpacing"/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082252" w:rsidRDefault="00082252" w:rsidP="00375846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560 060 250 sayısının okunuşu aşağıdakilerden hangisidir?</w:t>
      </w:r>
    </w:p>
    <w:p w:rsidR="00082252" w:rsidRDefault="00082252" w:rsidP="00125AEC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125AEC">
      <w:pPr>
        <w:pStyle w:val="NoSpacing"/>
        <w:numPr>
          <w:ilvl w:val="0"/>
          <w:numId w:val="19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Elli altı milyon altı yüz iki bin elli</w:t>
      </w:r>
    </w:p>
    <w:p w:rsidR="00082252" w:rsidRDefault="00082252" w:rsidP="00125AEC">
      <w:pPr>
        <w:pStyle w:val="NoSpacing"/>
        <w:numPr>
          <w:ilvl w:val="0"/>
          <w:numId w:val="19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Elli altı milyon altmış bin iki yüz elli</w:t>
      </w:r>
    </w:p>
    <w:p w:rsidR="00082252" w:rsidRDefault="00082252" w:rsidP="00125AEC">
      <w:pPr>
        <w:pStyle w:val="NoSpacing"/>
        <w:numPr>
          <w:ilvl w:val="0"/>
          <w:numId w:val="19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Beş yüz altmış milyon altı bin iki yüz elli</w:t>
      </w:r>
    </w:p>
    <w:p w:rsidR="00082252" w:rsidRPr="00125AEC" w:rsidRDefault="00082252" w:rsidP="00125AEC">
      <w:pPr>
        <w:pStyle w:val="NoSpacing"/>
        <w:numPr>
          <w:ilvl w:val="0"/>
          <w:numId w:val="19"/>
        </w:numPr>
        <w:tabs>
          <w:tab w:val="left" w:pos="284"/>
        </w:tabs>
        <w:ind w:left="0" w:firstLine="0"/>
        <w:rPr>
          <w:rFonts w:ascii="Times New Roman" w:hAnsi="Times New Roman"/>
          <w:sz w:val="20"/>
        </w:rPr>
      </w:pPr>
      <w:r w:rsidRPr="00125AEC">
        <w:rPr>
          <w:rFonts w:ascii="Times New Roman" w:hAnsi="Times New Roman"/>
          <w:sz w:val="20"/>
        </w:rPr>
        <w:t>Beş yüz altmış milyon altmış bin iki yüz elli</w:t>
      </w:r>
    </w:p>
    <w:p w:rsidR="00082252" w:rsidRDefault="00082252" w:rsidP="00125AEC">
      <w:pPr>
        <w:pStyle w:val="NoSpacing"/>
        <w:tabs>
          <w:tab w:val="left" w:pos="284"/>
        </w:tabs>
        <w:ind w:left="720"/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375846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73 064 258 sayısının rakamlarının sayı değerleri toplamı kaçtır?</w:t>
      </w:r>
    </w:p>
    <w:p w:rsidR="00082252" w:rsidRDefault="00082252" w:rsidP="00125AEC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082252" w:rsidRDefault="00082252" w:rsidP="00125AEC">
      <w:pPr>
        <w:pStyle w:val="NoSpacing"/>
        <w:numPr>
          <w:ilvl w:val="0"/>
          <w:numId w:val="20"/>
        </w:numPr>
        <w:tabs>
          <w:tab w:val="left" w:pos="284"/>
          <w:tab w:val="left" w:pos="567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35           b) 36            c) 37           d) 38</w:t>
      </w:r>
    </w:p>
    <w:p w:rsidR="00082252" w:rsidRDefault="00082252" w:rsidP="00125AEC">
      <w:pPr>
        <w:pStyle w:val="NoSpacing"/>
        <w:tabs>
          <w:tab w:val="left" w:pos="284"/>
          <w:tab w:val="left" w:pos="567"/>
        </w:tabs>
        <w:ind w:left="720"/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  <w:tab w:val="left" w:pos="567"/>
        </w:tabs>
        <w:ind w:left="720"/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  <w:tab w:val="left" w:pos="567"/>
        </w:tabs>
        <w:ind w:left="720"/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  <w:tab w:val="left" w:pos="567"/>
        </w:tabs>
        <w:ind w:left="720"/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  <w:tab w:val="left" w:pos="567"/>
        </w:tabs>
        <w:ind w:left="720"/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  <w:tab w:val="left" w:pos="567"/>
        </w:tabs>
        <w:ind w:left="720"/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  <w:tab w:val="left" w:pos="567"/>
        </w:tabs>
        <w:ind w:left="720"/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  <w:tab w:val="left" w:pos="567"/>
        </w:tabs>
        <w:ind w:left="720"/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  <w:tab w:val="left" w:pos="567"/>
        </w:tabs>
        <w:ind w:left="720"/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  <w:tab w:val="left" w:pos="567"/>
        </w:tabs>
        <w:ind w:left="720"/>
        <w:rPr>
          <w:rFonts w:ascii="Times New Roman" w:hAnsi="Times New Roman"/>
        </w:rPr>
      </w:pPr>
    </w:p>
    <w:p w:rsidR="00082252" w:rsidRDefault="00082252" w:rsidP="00125AEC">
      <w:pPr>
        <w:pStyle w:val="NoSpacing"/>
        <w:tabs>
          <w:tab w:val="left" w:pos="284"/>
          <w:tab w:val="left" w:pos="567"/>
        </w:tabs>
        <w:ind w:left="720"/>
        <w:rPr>
          <w:rFonts w:ascii="Times New Roman" w:hAnsi="Times New Roman"/>
        </w:rPr>
      </w:pPr>
    </w:p>
    <w:p w:rsidR="00082252" w:rsidRDefault="00082252" w:rsidP="00125AEC">
      <w:pPr>
        <w:pStyle w:val="NoSpacing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Aşağıdaki basamaklardan hangisi binler bölüğünde </w:t>
      </w:r>
      <w:r w:rsidRPr="00125AEC">
        <w:rPr>
          <w:rFonts w:ascii="Times New Roman" w:hAnsi="Times New Roman"/>
          <w:b/>
          <w:u w:val="single"/>
        </w:rPr>
        <w:t>bulunmaz</w:t>
      </w:r>
      <w:r>
        <w:rPr>
          <w:rFonts w:ascii="Times New Roman" w:hAnsi="Times New Roman"/>
        </w:rPr>
        <w:t>?</w:t>
      </w:r>
    </w:p>
    <w:p w:rsidR="00082252" w:rsidRDefault="00082252" w:rsidP="00125AE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125AEC">
      <w:pPr>
        <w:pStyle w:val="NoSpacing"/>
        <w:numPr>
          <w:ilvl w:val="0"/>
          <w:numId w:val="21"/>
        </w:numPr>
        <w:tabs>
          <w:tab w:val="left" w:pos="426"/>
        </w:tabs>
        <w:rPr>
          <w:rFonts w:ascii="Times New Roman" w:hAnsi="Times New Roman"/>
        </w:rPr>
      </w:pPr>
      <w:r>
        <w:rPr>
          <w:rFonts w:ascii="Times New Roman" w:hAnsi="Times New Roman"/>
        </w:rPr>
        <w:t>Binler basamağı</w:t>
      </w:r>
    </w:p>
    <w:p w:rsidR="00082252" w:rsidRDefault="00082252" w:rsidP="00125AEC">
      <w:pPr>
        <w:pStyle w:val="NoSpacing"/>
        <w:numPr>
          <w:ilvl w:val="0"/>
          <w:numId w:val="21"/>
        </w:numPr>
        <w:tabs>
          <w:tab w:val="left" w:pos="426"/>
        </w:tabs>
        <w:rPr>
          <w:rFonts w:ascii="Times New Roman" w:hAnsi="Times New Roman"/>
        </w:rPr>
      </w:pPr>
      <w:r>
        <w:rPr>
          <w:rFonts w:ascii="Times New Roman" w:hAnsi="Times New Roman"/>
        </w:rPr>
        <w:t>On binler basamağı</w:t>
      </w:r>
    </w:p>
    <w:p w:rsidR="00082252" w:rsidRDefault="00082252" w:rsidP="00125AEC">
      <w:pPr>
        <w:pStyle w:val="NoSpacing"/>
        <w:numPr>
          <w:ilvl w:val="0"/>
          <w:numId w:val="21"/>
        </w:numPr>
        <w:tabs>
          <w:tab w:val="left" w:pos="426"/>
        </w:tabs>
        <w:rPr>
          <w:rFonts w:ascii="Times New Roman" w:hAnsi="Times New Roman"/>
        </w:rPr>
      </w:pPr>
      <w:r>
        <w:rPr>
          <w:rFonts w:ascii="Times New Roman" w:hAnsi="Times New Roman"/>
        </w:rPr>
        <w:t>Yüz binler basamağı</w:t>
      </w:r>
    </w:p>
    <w:p w:rsidR="00082252" w:rsidRDefault="00082252" w:rsidP="00125AEC">
      <w:pPr>
        <w:pStyle w:val="NoSpacing"/>
        <w:numPr>
          <w:ilvl w:val="0"/>
          <w:numId w:val="21"/>
        </w:numPr>
        <w:tabs>
          <w:tab w:val="left" w:pos="426"/>
        </w:tabs>
        <w:rPr>
          <w:rFonts w:ascii="Times New Roman" w:hAnsi="Times New Roman"/>
        </w:rPr>
      </w:pPr>
      <w:r>
        <w:rPr>
          <w:rFonts w:ascii="Times New Roman" w:hAnsi="Times New Roman"/>
        </w:rPr>
        <w:t>Yüzler basamağı</w:t>
      </w: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jc w:val="center"/>
        <w:rPr>
          <w:rFonts w:ascii="Times New Roman" w:hAnsi="Times New Roman"/>
          <w:b/>
        </w:rPr>
      </w:pPr>
      <w:r w:rsidRPr="0084502C">
        <w:rPr>
          <w:rFonts w:ascii="Times New Roman" w:hAnsi="Times New Roman"/>
          <w:b/>
        </w:rPr>
        <w:t>CEVAP ANAHTARI</w:t>
      </w:r>
    </w:p>
    <w:p w:rsidR="00082252" w:rsidRDefault="00082252" w:rsidP="0084502C">
      <w:pPr>
        <w:pStyle w:val="NoSpacing"/>
        <w:tabs>
          <w:tab w:val="left" w:pos="426"/>
        </w:tabs>
        <w:jc w:val="center"/>
        <w:rPr>
          <w:rFonts w:ascii="Times New Roman" w:hAnsi="Times New Roman"/>
          <w:b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3"/>
        <w:gridCol w:w="961"/>
      </w:tblGrid>
      <w:tr w:rsidR="00082252" w:rsidRPr="00B53766" w:rsidTr="00B53766">
        <w:tc>
          <w:tcPr>
            <w:tcW w:w="1023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B5376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61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</w:rPr>
            </w:pPr>
            <w:r w:rsidRPr="00B53766">
              <w:rPr>
                <w:rFonts w:ascii="Times New Roman" w:hAnsi="Times New Roman"/>
              </w:rPr>
              <w:t>B</w:t>
            </w:r>
          </w:p>
        </w:tc>
      </w:tr>
      <w:tr w:rsidR="00082252" w:rsidRPr="00B53766" w:rsidTr="00B53766">
        <w:tc>
          <w:tcPr>
            <w:tcW w:w="1023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B5376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61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</w:rPr>
            </w:pPr>
            <w:r w:rsidRPr="00B53766">
              <w:rPr>
                <w:rFonts w:ascii="Times New Roman" w:hAnsi="Times New Roman"/>
              </w:rPr>
              <w:t>A</w:t>
            </w:r>
          </w:p>
        </w:tc>
      </w:tr>
      <w:tr w:rsidR="00082252" w:rsidRPr="00B53766" w:rsidTr="00B53766">
        <w:tc>
          <w:tcPr>
            <w:tcW w:w="1023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B5376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61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</w:rPr>
            </w:pPr>
            <w:r w:rsidRPr="00B53766">
              <w:rPr>
                <w:rFonts w:ascii="Times New Roman" w:hAnsi="Times New Roman"/>
              </w:rPr>
              <w:t>D</w:t>
            </w:r>
          </w:p>
        </w:tc>
      </w:tr>
      <w:tr w:rsidR="00082252" w:rsidRPr="00B53766" w:rsidTr="00B53766">
        <w:tc>
          <w:tcPr>
            <w:tcW w:w="1023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B5376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61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</w:rPr>
            </w:pPr>
            <w:r w:rsidRPr="00B53766">
              <w:rPr>
                <w:rFonts w:ascii="Times New Roman" w:hAnsi="Times New Roman"/>
              </w:rPr>
              <w:t>C</w:t>
            </w:r>
          </w:p>
        </w:tc>
      </w:tr>
      <w:tr w:rsidR="00082252" w:rsidRPr="00B53766" w:rsidTr="00B53766">
        <w:tc>
          <w:tcPr>
            <w:tcW w:w="1023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B5376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61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</w:rPr>
            </w:pPr>
            <w:r w:rsidRPr="00B53766">
              <w:rPr>
                <w:rFonts w:ascii="Times New Roman" w:hAnsi="Times New Roman"/>
              </w:rPr>
              <w:t>C</w:t>
            </w:r>
          </w:p>
        </w:tc>
      </w:tr>
      <w:tr w:rsidR="00082252" w:rsidRPr="00B53766" w:rsidTr="00B53766">
        <w:tc>
          <w:tcPr>
            <w:tcW w:w="1023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B5376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61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</w:rPr>
            </w:pPr>
            <w:r w:rsidRPr="00B53766">
              <w:rPr>
                <w:rFonts w:ascii="Times New Roman" w:hAnsi="Times New Roman"/>
              </w:rPr>
              <w:t>B</w:t>
            </w:r>
          </w:p>
        </w:tc>
      </w:tr>
      <w:tr w:rsidR="00082252" w:rsidRPr="00B53766" w:rsidTr="00B53766">
        <w:tc>
          <w:tcPr>
            <w:tcW w:w="1023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B53766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961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</w:rPr>
            </w:pPr>
            <w:r w:rsidRPr="00B53766">
              <w:rPr>
                <w:rFonts w:ascii="Times New Roman" w:hAnsi="Times New Roman"/>
              </w:rPr>
              <w:t>C</w:t>
            </w:r>
          </w:p>
        </w:tc>
      </w:tr>
      <w:tr w:rsidR="00082252" w:rsidRPr="00B53766" w:rsidTr="00B53766">
        <w:tc>
          <w:tcPr>
            <w:tcW w:w="1023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B53766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61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</w:rPr>
            </w:pPr>
            <w:r w:rsidRPr="00B53766">
              <w:rPr>
                <w:rFonts w:ascii="Times New Roman" w:hAnsi="Times New Roman"/>
              </w:rPr>
              <w:t>D</w:t>
            </w:r>
          </w:p>
        </w:tc>
      </w:tr>
      <w:tr w:rsidR="00082252" w:rsidRPr="00B53766" w:rsidTr="00B53766">
        <w:tc>
          <w:tcPr>
            <w:tcW w:w="1023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B53766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61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</w:rPr>
            </w:pPr>
            <w:r w:rsidRPr="00B53766">
              <w:rPr>
                <w:rFonts w:ascii="Times New Roman" w:hAnsi="Times New Roman"/>
              </w:rPr>
              <w:t>A</w:t>
            </w:r>
          </w:p>
        </w:tc>
      </w:tr>
      <w:tr w:rsidR="00082252" w:rsidRPr="00B53766" w:rsidTr="00B53766">
        <w:tc>
          <w:tcPr>
            <w:tcW w:w="1023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B53766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961" w:type="dxa"/>
          </w:tcPr>
          <w:p w:rsidR="00082252" w:rsidRPr="00B53766" w:rsidRDefault="00082252" w:rsidP="00B53766">
            <w:pPr>
              <w:pStyle w:val="NoSpacing"/>
              <w:tabs>
                <w:tab w:val="left" w:pos="426"/>
              </w:tabs>
              <w:rPr>
                <w:rFonts w:ascii="Times New Roman" w:hAnsi="Times New Roman"/>
              </w:rPr>
            </w:pPr>
            <w:r w:rsidRPr="00B53766">
              <w:rPr>
                <w:rFonts w:ascii="Times New Roman" w:hAnsi="Times New Roman"/>
              </w:rPr>
              <w:t>D</w:t>
            </w:r>
          </w:p>
        </w:tc>
      </w:tr>
    </w:tbl>
    <w:p w:rsidR="00082252" w:rsidRPr="0084502C" w:rsidRDefault="00082252" w:rsidP="0084502C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  <w:bookmarkStart w:id="0" w:name="_GoBack"/>
      <w:bookmarkEnd w:id="0"/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082252" w:rsidRDefault="00082252" w:rsidP="00B435FC">
      <w:r>
        <w:t xml:space="preserve">www.sorubak.com   </w:t>
      </w:r>
    </w:p>
    <w:p w:rsidR="00082252" w:rsidRDefault="00082252" w:rsidP="0084502C">
      <w:pPr>
        <w:pStyle w:val="NoSpacing"/>
        <w:tabs>
          <w:tab w:val="left" w:pos="426"/>
        </w:tabs>
        <w:rPr>
          <w:rFonts w:ascii="Times New Roman" w:hAnsi="Times New Roman"/>
        </w:rPr>
      </w:pPr>
    </w:p>
    <w:sectPr w:rsidR="00082252" w:rsidSect="00375846">
      <w:type w:val="continuous"/>
      <w:pgSz w:w="11906" w:h="16838"/>
      <w:pgMar w:top="1417" w:right="1417" w:bottom="1417" w:left="1417" w:header="708" w:footer="708" w:gutter="0"/>
      <w:cols w:num="2" w:sep="1" w:space="8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48C"/>
    <w:multiLevelType w:val="hybridMultilevel"/>
    <w:tmpl w:val="FB8835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6F6898"/>
    <w:multiLevelType w:val="hybridMultilevel"/>
    <w:tmpl w:val="4AEC9B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063413"/>
    <w:multiLevelType w:val="hybridMultilevel"/>
    <w:tmpl w:val="70D633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950159"/>
    <w:multiLevelType w:val="hybridMultilevel"/>
    <w:tmpl w:val="8FF077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8B5EB8"/>
    <w:multiLevelType w:val="hybridMultilevel"/>
    <w:tmpl w:val="D36440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990ECB"/>
    <w:multiLevelType w:val="hybridMultilevel"/>
    <w:tmpl w:val="0EDEDD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331CA3"/>
    <w:multiLevelType w:val="hybridMultilevel"/>
    <w:tmpl w:val="539E59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704C8C"/>
    <w:multiLevelType w:val="hybridMultilevel"/>
    <w:tmpl w:val="F16EBB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032366"/>
    <w:multiLevelType w:val="hybridMultilevel"/>
    <w:tmpl w:val="D0F24E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38A6F8C"/>
    <w:multiLevelType w:val="hybridMultilevel"/>
    <w:tmpl w:val="9DAEBCBE"/>
    <w:lvl w:ilvl="0" w:tplc="4C604C0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89A352A"/>
    <w:multiLevelType w:val="hybridMultilevel"/>
    <w:tmpl w:val="7980B2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C636F0B"/>
    <w:multiLevelType w:val="hybridMultilevel"/>
    <w:tmpl w:val="69EAA4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566B04"/>
    <w:multiLevelType w:val="hybridMultilevel"/>
    <w:tmpl w:val="668EB4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CEA051D"/>
    <w:multiLevelType w:val="hybridMultilevel"/>
    <w:tmpl w:val="9FB672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C6420C1"/>
    <w:multiLevelType w:val="hybridMultilevel"/>
    <w:tmpl w:val="3A2888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F2B4BC9"/>
    <w:multiLevelType w:val="hybridMultilevel"/>
    <w:tmpl w:val="8AF8D3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4155269"/>
    <w:multiLevelType w:val="hybridMultilevel"/>
    <w:tmpl w:val="FAFC5E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8B413EC"/>
    <w:multiLevelType w:val="hybridMultilevel"/>
    <w:tmpl w:val="7D1E50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C0D0CB3"/>
    <w:multiLevelType w:val="hybridMultilevel"/>
    <w:tmpl w:val="057A82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1023396"/>
    <w:multiLevelType w:val="hybridMultilevel"/>
    <w:tmpl w:val="A628CD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175049"/>
    <w:multiLevelType w:val="hybridMultilevel"/>
    <w:tmpl w:val="3D900D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18"/>
  </w:num>
  <w:num w:numId="4">
    <w:abstractNumId w:val="10"/>
  </w:num>
  <w:num w:numId="5">
    <w:abstractNumId w:val="19"/>
  </w:num>
  <w:num w:numId="6">
    <w:abstractNumId w:val="0"/>
  </w:num>
  <w:num w:numId="7">
    <w:abstractNumId w:val="8"/>
  </w:num>
  <w:num w:numId="8">
    <w:abstractNumId w:val="5"/>
  </w:num>
  <w:num w:numId="9">
    <w:abstractNumId w:val="12"/>
  </w:num>
  <w:num w:numId="10">
    <w:abstractNumId w:val="13"/>
  </w:num>
  <w:num w:numId="11">
    <w:abstractNumId w:val="20"/>
  </w:num>
  <w:num w:numId="12">
    <w:abstractNumId w:val="17"/>
  </w:num>
  <w:num w:numId="13">
    <w:abstractNumId w:val="15"/>
  </w:num>
  <w:num w:numId="14">
    <w:abstractNumId w:val="4"/>
  </w:num>
  <w:num w:numId="15">
    <w:abstractNumId w:val="14"/>
  </w:num>
  <w:num w:numId="16">
    <w:abstractNumId w:val="11"/>
  </w:num>
  <w:num w:numId="17">
    <w:abstractNumId w:val="1"/>
  </w:num>
  <w:num w:numId="18">
    <w:abstractNumId w:val="6"/>
  </w:num>
  <w:num w:numId="19">
    <w:abstractNumId w:val="7"/>
  </w:num>
  <w:num w:numId="20">
    <w:abstractNumId w:val="3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5152"/>
    <w:rsid w:val="00045A33"/>
    <w:rsid w:val="00082252"/>
    <w:rsid w:val="00125AEC"/>
    <w:rsid w:val="002E5EE1"/>
    <w:rsid w:val="002F7C17"/>
    <w:rsid w:val="00317231"/>
    <w:rsid w:val="00375846"/>
    <w:rsid w:val="00385D1B"/>
    <w:rsid w:val="003B5152"/>
    <w:rsid w:val="0045528D"/>
    <w:rsid w:val="004578B8"/>
    <w:rsid w:val="00487A00"/>
    <w:rsid w:val="00493AEF"/>
    <w:rsid w:val="0060167C"/>
    <w:rsid w:val="0084502C"/>
    <w:rsid w:val="00A07192"/>
    <w:rsid w:val="00B435FC"/>
    <w:rsid w:val="00B47380"/>
    <w:rsid w:val="00B53766"/>
    <w:rsid w:val="00BD31C7"/>
    <w:rsid w:val="00C4772F"/>
    <w:rsid w:val="00D00044"/>
    <w:rsid w:val="00D850AF"/>
    <w:rsid w:val="00DB0B32"/>
    <w:rsid w:val="00E10C97"/>
    <w:rsid w:val="00F96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A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4772F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F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7C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578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58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287</Words>
  <Characters>1638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</dc:creator>
  <cp:keywords/>
  <dc:description/>
  <cp:lastModifiedBy>BİRSEN</cp:lastModifiedBy>
  <cp:revision>3</cp:revision>
  <dcterms:created xsi:type="dcterms:W3CDTF">2015-07-03T16:22:00Z</dcterms:created>
  <dcterms:modified xsi:type="dcterms:W3CDTF">2015-07-22T20:17:00Z</dcterms:modified>
</cp:coreProperties>
</file>